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E1B2" w14:textId="77777777" w:rsidR="00F4445C" w:rsidRDefault="00F4445C" w:rsidP="00F4445C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  <w:r>
        <w:rPr>
          <w:rFonts w:ascii="Verdana" w:eastAsia="Verdana" w:hAnsi="Verdana" w:cs="Times New Roman"/>
          <w:b/>
        </w:rPr>
        <w:t xml:space="preserve"> dla części 2</w:t>
      </w:r>
    </w:p>
    <w:p w14:paraId="549C73E0" w14:textId="77777777" w:rsidR="00F4445C" w:rsidRPr="00212615" w:rsidRDefault="00F4445C" w:rsidP="00F4445C">
      <w:pPr>
        <w:jc w:val="right"/>
        <w:rPr>
          <w:rFonts w:ascii="Verdana" w:eastAsia="Verdana" w:hAnsi="Verdana"/>
          <w:b/>
          <w:color w:val="773F00" w:themeColor="accent6" w:themeShade="80"/>
          <w:szCs w:val="18"/>
        </w:rPr>
      </w:pPr>
    </w:p>
    <w:p w14:paraId="622D0010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Określenie przedmiotu zamówienia </w:t>
      </w:r>
    </w:p>
    <w:p w14:paraId="7368559A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Przedmiotem postępowania zakupowego jest opracowanie dokumentacji technicznej oraz wykonanie robót budowlanych w branży elektroenergetycznej pn.</w:t>
      </w:r>
    </w:p>
    <w:p w14:paraId="04A8F574" w14:textId="77777777" w:rsidR="00F4445C" w:rsidRDefault="00F4445C" w:rsidP="00F4445C">
      <w:pPr>
        <w:spacing w:before="120" w:line="276" w:lineRule="auto"/>
        <w:jc w:val="center"/>
        <w:outlineLvl w:val="0"/>
        <w:rPr>
          <w:rFonts w:ascii="Verdana" w:hAnsi="Verdana" w:cstheme="minorHAnsi"/>
          <w:b/>
          <w:szCs w:val="18"/>
        </w:rPr>
      </w:pPr>
      <w:r w:rsidRPr="00F67866">
        <w:rPr>
          <w:rFonts w:ascii="Verdana" w:hAnsi="Verdana" w:cstheme="minorHAnsi"/>
          <w:b/>
          <w:szCs w:val="18"/>
        </w:rPr>
        <w:t>„</w:t>
      </w:r>
      <w:r w:rsidRPr="00E05D70">
        <w:rPr>
          <w:rFonts w:ascii="Verdana" w:hAnsi="Verdana" w:cstheme="minorHAnsi"/>
          <w:b/>
          <w:color w:val="FF0000"/>
          <w:szCs w:val="18"/>
        </w:rPr>
        <w:t>Wymiana rozdzielnicy nN na stacji słupowej 7-1407 Pustelnik RSP gm. Brzeźnio</w:t>
      </w:r>
      <w:r w:rsidRPr="00F67866">
        <w:rPr>
          <w:rFonts w:ascii="Verdana" w:hAnsi="Verdana" w:cstheme="minorHAnsi"/>
          <w:b/>
          <w:szCs w:val="18"/>
        </w:rPr>
        <w:t>”</w:t>
      </w:r>
      <w:r>
        <w:rPr>
          <w:rFonts w:ascii="Verdana" w:hAnsi="Verdana" w:cstheme="minorHAnsi"/>
          <w:b/>
          <w:szCs w:val="18"/>
        </w:rPr>
        <w:t xml:space="preserve">    </w:t>
      </w:r>
    </w:p>
    <w:p w14:paraId="60DD0408" w14:textId="77777777" w:rsidR="00F4445C" w:rsidRPr="00F67866" w:rsidRDefault="00F4445C" w:rsidP="00F4445C">
      <w:pPr>
        <w:spacing w:before="120" w:line="276" w:lineRule="auto"/>
        <w:jc w:val="center"/>
        <w:outlineLvl w:val="0"/>
        <w:rPr>
          <w:rFonts w:ascii="Verdana" w:hAnsi="Verdana" w:cstheme="minorHAnsi"/>
          <w:b/>
          <w:szCs w:val="18"/>
        </w:rPr>
      </w:pPr>
    </w:p>
    <w:p w14:paraId="19F09D25" w14:textId="77777777" w:rsidR="00F4445C" w:rsidRPr="00DF2F58" w:rsidRDefault="00F4445C" w:rsidP="00F4445C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F2F58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F2F5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F2F58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3EC9600B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 dokumentacji technicznej.</w:t>
      </w:r>
    </w:p>
    <w:p w14:paraId="4E766A66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realizację robót budowlano-montażowych.</w:t>
      </w:r>
    </w:p>
    <w:p w14:paraId="2FDCB42E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dostawę wszystkich materiałów niezbędnych do realizacji zadania.</w:t>
      </w:r>
    </w:p>
    <w:p w14:paraId="40F91C7B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przeprowadzenie wszystkich niezbędnych prac demontażowych a także utylizacji zdemontowanych urządzeń.</w:t>
      </w:r>
    </w:p>
    <w:p w14:paraId="2FC6775F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przeprowadzenie prac pomiarowych, badań pomontażowych oraz uczestniczenie w pracach odbiorowych.</w:t>
      </w:r>
    </w:p>
    <w:p w14:paraId="6BDE456F" w14:textId="77777777" w:rsidR="00F4445C" w:rsidRPr="00DF2F58" w:rsidRDefault="00F4445C" w:rsidP="00F4445C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</w:t>
      </w:r>
      <w:r w:rsidRPr="00DF2F58">
        <w:rPr>
          <w:rFonts w:ascii="Verdana" w:hAnsi="Verdana"/>
          <w:color w:val="FF0000"/>
        </w:rPr>
        <w:t xml:space="preserve"> </w:t>
      </w:r>
      <w:r w:rsidRPr="00DF2F58">
        <w:rPr>
          <w:rFonts w:ascii="Verdana" w:hAnsi="Verdana"/>
        </w:rPr>
        <w:t>dokumentacji powykonawczej.</w:t>
      </w:r>
    </w:p>
    <w:p w14:paraId="491AAFEE" w14:textId="77777777" w:rsidR="00F4445C" w:rsidRPr="00B15855" w:rsidRDefault="00F4445C" w:rsidP="00F4445C">
      <w:pPr>
        <w:spacing w:before="120" w:line="276" w:lineRule="auto"/>
        <w:ind w:left="708"/>
        <w:outlineLvl w:val="0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 xml:space="preserve">Szczegółowy zakres rzeczowy został ujęty w Specyfikacji Technicznej - załącznik nr 1.3 do </w:t>
      </w:r>
      <w:r>
        <w:rPr>
          <w:rFonts w:ascii="Verdana" w:hAnsi="Verdana" w:cstheme="minorHAnsi"/>
          <w:b/>
          <w:szCs w:val="18"/>
          <w:u w:val="single"/>
        </w:rPr>
        <w:t>SWZ</w:t>
      </w:r>
      <w:r w:rsidRPr="00DF2F58">
        <w:rPr>
          <w:rFonts w:ascii="Verdana" w:hAnsi="Verdana" w:cstheme="minorHAnsi"/>
          <w:b/>
          <w:szCs w:val="18"/>
          <w:u w:val="single"/>
        </w:rPr>
        <w:t>.</w:t>
      </w:r>
    </w:p>
    <w:p w14:paraId="1FDC1A00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obowiązków Wykonawcy należy:</w:t>
      </w:r>
    </w:p>
    <w:p w14:paraId="59DE31FD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after="0" w:line="276" w:lineRule="auto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</w:t>
      </w:r>
      <w:r w:rsidRPr="00DF2F58">
        <w:rPr>
          <w:rFonts w:ascii="Verdana" w:hAnsi="Verdana" w:cstheme="minorHAnsi"/>
          <w:szCs w:val="18"/>
          <w:lang w:val="x-none"/>
        </w:rPr>
        <w:t>zagospodarow</w:t>
      </w:r>
      <w:r w:rsidRPr="00DF2F58">
        <w:rPr>
          <w:rFonts w:ascii="Verdana" w:hAnsi="Verdana" w:cstheme="minorHAnsi"/>
          <w:szCs w:val="18"/>
        </w:rPr>
        <w:t>anie i zutylizowanie</w:t>
      </w:r>
      <w:r w:rsidRPr="00DF2F58">
        <w:rPr>
          <w:rFonts w:ascii="Verdana" w:hAnsi="Verdana" w:cstheme="minorHAnsi"/>
          <w:szCs w:val="18"/>
          <w:lang w:val="x-none"/>
        </w:rPr>
        <w:t xml:space="preserve"> odpadów i materiałów z rozbiórki zgodnie z obowiązującymi przepisami (ustawa z dnia 14 grudnia 2012 r. o odpadach (t.j. Dz. U. z 2023 r. poz. 1587 z późn. zm.) i </w:t>
      </w:r>
      <w:r w:rsidRPr="00DF2F58">
        <w:rPr>
          <w:rFonts w:ascii="Verdana" w:hAnsi="Verdana" w:cstheme="minorHAnsi"/>
          <w:szCs w:val="18"/>
        </w:rPr>
        <w:t>postanowieniami Umowy (projekt umowy stanowi załącznik nr 5 do SWZ)</w:t>
      </w:r>
      <w:r w:rsidRPr="00DF2F58">
        <w:rPr>
          <w:rFonts w:ascii="Verdana" w:hAnsi="Verdana" w:cstheme="minorHAnsi"/>
          <w:szCs w:val="18"/>
          <w:lang w:val="x-none"/>
        </w:rPr>
        <w:t xml:space="preserve">. </w:t>
      </w:r>
      <w:r w:rsidRPr="00DF2F58">
        <w:rPr>
          <w:rFonts w:ascii="Verdana" w:hAnsi="Verdana" w:cstheme="minorHAnsi"/>
          <w:szCs w:val="18"/>
        </w:rPr>
        <w:t>Wykonawca uzgodni z Inspektorem Nadzoru materiały, które nie podlegają utylizacji. Powyższe obejmuje w szczególności rozdzielnie nn. W takim przypadku materiały nie podlegające utylizacji zostaną dostarczone do siedziby Rejonu Energetycznego Piotrków Tryb. Sposób zagospodarowania materiałów z rozbiórek należy w uzgodnieniu z Inspektorem Nadzoru odpowiednio udokumentować.</w:t>
      </w:r>
    </w:p>
    <w:p w14:paraId="3C309565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</w:t>
      </w:r>
      <w:r w:rsidRPr="00DF2F58">
        <w:rPr>
          <w:rFonts w:ascii="Verdana" w:hAnsi="Verdana" w:cstheme="minorHAnsi"/>
          <w:szCs w:val="18"/>
          <w:lang w:val="x-none"/>
        </w:rPr>
        <w:t>rawidłowa, zgodn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z obowiązującymi przepisami</w:t>
      </w:r>
      <w:r w:rsidRPr="00DF2F58">
        <w:rPr>
          <w:rFonts w:ascii="Verdana" w:hAnsi="Verdana" w:cstheme="minorHAnsi"/>
          <w:szCs w:val="18"/>
        </w:rPr>
        <w:t>,</w:t>
      </w:r>
      <w:r w:rsidRPr="00DF2F58">
        <w:rPr>
          <w:rFonts w:ascii="Verdana" w:hAnsi="Verdana" w:cstheme="minorHAnsi"/>
          <w:szCs w:val="18"/>
          <w:lang w:val="x-none"/>
        </w:rPr>
        <w:t xml:space="preserve"> utylizacj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materiałów z rozbiórki</w:t>
      </w:r>
      <w:r w:rsidRPr="00DF2F58">
        <w:rPr>
          <w:rFonts w:ascii="Verdana" w:hAnsi="Verdana" w:cstheme="minorHAnsi"/>
          <w:szCs w:val="18"/>
        </w:rPr>
        <w:t xml:space="preserve"> (z zastrzeżeniem pkt 1.2.1.),</w:t>
      </w:r>
    </w:p>
    <w:p w14:paraId="2EE01F68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E</w:t>
      </w:r>
      <w:r w:rsidRPr="00DF2F58">
        <w:rPr>
          <w:rFonts w:ascii="Verdana" w:hAnsi="Verdana" w:cstheme="minorHAnsi"/>
          <w:szCs w:val="18"/>
          <w:lang w:val="x-none"/>
        </w:rPr>
        <w:t>widencjonowani</w:t>
      </w:r>
      <w:r w:rsidRPr="00DF2F58">
        <w:rPr>
          <w:rFonts w:ascii="Verdana" w:hAnsi="Verdana" w:cstheme="minorHAnsi"/>
          <w:szCs w:val="18"/>
        </w:rPr>
        <w:t>e</w:t>
      </w:r>
      <w:r w:rsidRPr="00DF2F58">
        <w:rPr>
          <w:rFonts w:ascii="Verdana" w:hAnsi="Verdana" w:cstheme="minorHAnsi"/>
          <w:szCs w:val="18"/>
          <w:lang w:val="x-none"/>
        </w:rPr>
        <w:t xml:space="preserve"> wszystkich odpadów i materiałów uzyskanych z rozbiórki w formie tabelarycznej ze wskazaniem ilości i miejsca przeznaczenia oraz sposobu ich zagospodarowania lub utylizacji.</w:t>
      </w:r>
    </w:p>
    <w:p w14:paraId="672198D8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</w:t>
      </w:r>
      <w:r w:rsidRPr="00DF2F58">
        <w:rPr>
          <w:rFonts w:ascii="Verdana" w:hAnsi="Verdana" w:cstheme="minorHAnsi"/>
          <w:szCs w:val="18"/>
          <w:lang w:val="x-none"/>
        </w:rPr>
        <w:t>dpowiedzialność za wszelkie roszczenia rzeczowe i finansowe osób trzecich związane z</w:t>
      </w:r>
      <w:r w:rsidRPr="00DF2F58">
        <w:rPr>
          <w:rFonts w:ascii="Verdana" w:hAnsi="Verdana" w:cstheme="minorHAnsi"/>
          <w:szCs w:val="18"/>
        </w:rPr>
        <w:t> prowadzonymi robotami,</w:t>
      </w:r>
      <w:r w:rsidRPr="00DF2F58">
        <w:rPr>
          <w:rFonts w:ascii="Verdana" w:hAnsi="Verdana" w:cstheme="minorHAnsi"/>
          <w:szCs w:val="18"/>
          <w:lang w:val="x-none"/>
        </w:rPr>
        <w:t xml:space="preserve"> niewłaściwym zagospodarowaniem, składowaniem lub utylizacją odpadów i materiałów uzyskanych z rozbiórki</w:t>
      </w:r>
      <w:r w:rsidRPr="00DF2F58">
        <w:rPr>
          <w:rFonts w:ascii="Verdana" w:hAnsi="Verdana" w:cstheme="minorHAnsi"/>
          <w:szCs w:val="18"/>
        </w:rPr>
        <w:t>.</w:t>
      </w:r>
    </w:p>
    <w:p w14:paraId="0EF17BED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Termin wykonania prac może ulec przesunięciu tylko w przypadkach określonych w Umowie.</w:t>
      </w:r>
    </w:p>
    <w:p w14:paraId="612BE453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ma obowiązek wyposażyć wszystkie obiekty w realizowanych inwestycjach w system zamknięć, tzn. zamki oraz kłódki „MASTER KEY” firmy LOB MASTER KEY Sp. z o.o. zgodnie z Wytycznymi w zakresie zamknięć typu „MASTER KEY” wskazanymi w pkt. 2 poniżej. Zakupów systemów zamknięć należy dokonywać w firmie LOB MASTER KEY Sp. z o.o. ul. Magazynowa 4, 64-100 Leszno, na podstawie odrębnego upoważnienia do zakupu wydawanego przez Zamawiającego.</w:t>
      </w:r>
    </w:p>
    <w:p w14:paraId="6BE32AF4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Zasady realizacji zamówienia określa Projekt Umowy zakupowej stanowiący </w:t>
      </w:r>
      <w:r w:rsidRPr="00DF2F58">
        <w:rPr>
          <w:rFonts w:ascii="Verdana" w:hAnsi="Verdana" w:cstheme="minorHAnsi"/>
          <w:b/>
          <w:szCs w:val="18"/>
        </w:rPr>
        <w:t>Załącznik nr 5 do SWZ oraz załącznik nr 1.3 do SWZ.</w:t>
      </w:r>
    </w:p>
    <w:p w14:paraId="04F3B493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celu złożenia oferty Wykonawca zobowiązany jest w szczególności do:</w:t>
      </w:r>
    </w:p>
    <w:p w14:paraId="14632E77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Zapoznania się z danymi wyjściowymi do projektowania/warunkami przyłączenia do sieci oraz z planowaną lokalizacją sieci, warunkami terenowymi, uwarunkowaniami zagospodarowania terenu (tereny zamknięte, kategoria dróg, administracja - gminy, starostwa itp.).</w:t>
      </w:r>
    </w:p>
    <w:p w14:paraId="3BFA5483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Zapoznania się z warunkami i wymaganiami SWZ, w tym z treścią Projektu Umowy stanowiącego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0D88F1CC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Uwzględnienia w ofercie wymaganych przez Zamawiającego warunków.</w:t>
      </w:r>
    </w:p>
    <w:p w14:paraId="59B0C82B" w14:textId="77777777" w:rsidR="00F4445C" w:rsidRPr="00DF2F58" w:rsidRDefault="00F4445C" w:rsidP="00F4445C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Zamawiający wymaga szczególnie dokładnego zapoznania się z warunkami wykonania dokumentacji projektowej oraz planowanych robót w miejscu ich przyszłej realizacji. </w:t>
      </w:r>
      <w:r w:rsidRPr="00DF2F58">
        <w:rPr>
          <w:rFonts w:ascii="Verdana" w:hAnsi="Verdana" w:cstheme="minorHAnsi"/>
          <w:szCs w:val="18"/>
        </w:rPr>
        <w:br/>
      </w:r>
      <w:r w:rsidRPr="00DF2F58">
        <w:rPr>
          <w:rFonts w:ascii="Verdana" w:hAnsi="Verdana" w:cstheme="minorHAnsi"/>
          <w:szCs w:val="18"/>
        </w:rPr>
        <w:lastRenderedPageBreak/>
        <w:t>W przypadku zastania stanu zagospodarowania innego niż w załączonych przez Zamawiającego dokumentach (mapach), Wykonawca zobowiązany jest uwzględnić w kosztach oferty wykonanie robót związanych ze spełnieniem wszystkich dodatkowych warunków właścicieli terenu utrzymujących potwierdzenie jakości i okres gwarancji.</w:t>
      </w:r>
    </w:p>
    <w:p w14:paraId="6DFC0823" w14:textId="77777777" w:rsidR="00F4445C" w:rsidRPr="00DF2F58" w:rsidRDefault="00F4445C" w:rsidP="00F4445C">
      <w:pPr>
        <w:pStyle w:val="Akapitzlist"/>
        <w:spacing w:before="120" w:line="276" w:lineRule="auto"/>
        <w:ind w:left="284"/>
        <w:outlineLvl w:val="0"/>
        <w:rPr>
          <w:rFonts w:ascii="Verdana" w:hAnsi="Verdana" w:cstheme="minorHAnsi"/>
          <w:szCs w:val="18"/>
        </w:rPr>
      </w:pPr>
    </w:p>
    <w:p w14:paraId="78D123D8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Termin realizacji zamówienia</w:t>
      </w:r>
    </w:p>
    <w:p w14:paraId="0A58FC80" w14:textId="77777777" w:rsidR="00F4445C" w:rsidRPr="00DF2F58" w:rsidRDefault="00F4445C" w:rsidP="00F4445C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 w:rsidRPr="00B15855">
        <w:rPr>
          <w:rFonts w:ascii="Verdana" w:hAnsi="Verdana" w:cstheme="minorHAnsi"/>
          <w:b/>
          <w:iCs/>
          <w:color w:val="FF0000"/>
          <w:szCs w:val="18"/>
        </w:rPr>
        <w:t>04.12.2026r.</w:t>
      </w:r>
      <w:r w:rsidRPr="00B15855">
        <w:rPr>
          <w:rFonts w:ascii="Verdana" w:hAnsi="Verdana" w:cstheme="minorHAnsi"/>
          <w:color w:val="FF0000"/>
          <w:szCs w:val="18"/>
        </w:rPr>
        <w:t xml:space="preserve"> </w:t>
      </w:r>
      <w:r w:rsidRPr="00DF2F58">
        <w:rPr>
          <w:rFonts w:ascii="Verdana" w:hAnsi="Verdana" w:cstheme="minorHAnsi"/>
          <w:szCs w:val="18"/>
        </w:rPr>
        <w:t>(prace projektowe oraz roboty budowlano-montażowe)</w:t>
      </w:r>
    </w:p>
    <w:p w14:paraId="12DB64B0" w14:textId="77777777" w:rsidR="00F4445C" w:rsidRPr="00DF2F58" w:rsidRDefault="00F4445C" w:rsidP="00F4445C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oraz zgodnie z projektem Umowy zakupowej stanowiącym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05B27188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Miejsce realizacji zamówienia</w:t>
      </w:r>
    </w:p>
    <w:p w14:paraId="29BA2DB9" w14:textId="77777777" w:rsidR="00F4445C" w:rsidRPr="00DF2F58" w:rsidRDefault="00F4445C" w:rsidP="00F4445C">
      <w:pPr>
        <w:spacing w:before="120" w:line="276" w:lineRule="auto"/>
        <w:ind w:firstLine="284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Na terenie </w:t>
      </w:r>
      <w:r w:rsidRPr="00DF2F58">
        <w:rPr>
          <w:rFonts w:ascii="Verdana" w:hAnsi="Verdana" w:cstheme="minorHAnsi"/>
          <w:color w:val="000000" w:themeColor="text1"/>
          <w:szCs w:val="18"/>
        </w:rPr>
        <w:t xml:space="preserve">działania: </w:t>
      </w:r>
      <w:r w:rsidRPr="00FB333F">
        <w:rPr>
          <w:rFonts w:ascii="Verdana" w:hAnsi="Verdana" w:cstheme="minorHAnsi"/>
          <w:b/>
          <w:bCs/>
          <w:color w:val="FF0000"/>
          <w:szCs w:val="18"/>
        </w:rPr>
        <w:t xml:space="preserve">RE </w:t>
      </w:r>
      <w:r>
        <w:rPr>
          <w:rFonts w:ascii="Verdana" w:hAnsi="Verdana" w:cstheme="minorHAnsi"/>
          <w:b/>
          <w:bCs/>
          <w:color w:val="FF0000"/>
          <w:szCs w:val="18"/>
        </w:rPr>
        <w:t>Bełchatów</w:t>
      </w:r>
      <w:r w:rsidRPr="00FB333F">
        <w:rPr>
          <w:rFonts w:ascii="Verdana" w:hAnsi="Verdana" w:cstheme="minorHAnsi"/>
          <w:b/>
          <w:bCs/>
          <w:color w:val="FF0000"/>
          <w:szCs w:val="18"/>
        </w:rPr>
        <w:t xml:space="preserve">, </w:t>
      </w:r>
      <w:r>
        <w:rPr>
          <w:rFonts w:ascii="Verdana" w:hAnsi="Verdana" w:cstheme="minorHAnsi"/>
          <w:b/>
          <w:bCs/>
          <w:color w:val="FF0000"/>
          <w:szCs w:val="18"/>
        </w:rPr>
        <w:t xml:space="preserve">miejscowość </w:t>
      </w:r>
      <w:r>
        <w:rPr>
          <w:rFonts w:ascii="Verdana" w:hAnsi="Verdana" w:cstheme="minorHAnsi"/>
          <w:b/>
          <w:color w:val="FF0000"/>
          <w:szCs w:val="18"/>
        </w:rPr>
        <w:t>Pustelnik</w:t>
      </w:r>
      <w:r w:rsidRPr="006C1C61">
        <w:rPr>
          <w:rFonts w:ascii="Verdana" w:hAnsi="Verdana" w:cstheme="minorHAnsi"/>
          <w:b/>
          <w:color w:val="FF0000"/>
          <w:szCs w:val="18"/>
        </w:rPr>
        <w:t xml:space="preserve">, gm. </w:t>
      </w:r>
      <w:r>
        <w:rPr>
          <w:rFonts w:ascii="Verdana" w:hAnsi="Verdana" w:cstheme="minorHAnsi"/>
          <w:b/>
          <w:color w:val="FF0000"/>
          <w:szCs w:val="18"/>
        </w:rPr>
        <w:t xml:space="preserve">Brzeźnio. </w:t>
      </w:r>
    </w:p>
    <w:p w14:paraId="6678D857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Dostawy inwestorskie </w:t>
      </w:r>
    </w:p>
    <w:p w14:paraId="45105C0B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Zamawiający wymaga aby wszystkie dostarczone przez Wykonawcę materiały i 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1FA7F50E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Pozostałe, podstawowe wymagania dotyczące dostaw określa Umowa stanowiąca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0970D283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Dostawa Zamawiającego: </w:t>
      </w:r>
      <w:r w:rsidRPr="00DF2F58">
        <w:rPr>
          <w:rFonts w:ascii="Verdana" w:hAnsi="Verdana" w:cstheme="minorHAnsi"/>
          <w:b/>
          <w:szCs w:val="18"/>
        </w:rPr>
        <w:t>BRAK</w:t>
      </w:r>
    </w:p>
    <w:p w14:paraId="48489673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Gwarancja </w:t>
      </w:r>
    </w:p>
    <w:p w14:paraId="23C08FB9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udzieli Zamawiającemu rękojmi i 36</w:t>
      </w:r>
      <w:r w:rsidRPr="00DF2F58">
        <w:rPr>
          <w:rFonts w:ascii="Verdana" w:hAnsi="Verdana" w:cstheme="minorHAnsi"/>
          <w:color w:val="FF0000"/>
          <w:szCs w:val="18"/>
        </w:rPr>
        <w:t xml:space="preserve"> </w:t>
      </w:r>
      <w:r w:rsidRPr="00DF2F58">
        <w:rPr>
          <w:rFonts w:ascii="Verdana" w:hAnsi="Verdana" w:cstheme="minorHAnsi"/>
          <w:szCs w:val="18"/>
        </w:rPr>
        <w:t xml:space="preserve">miesięcznej gwarancji na wykonane zamówienie wraz z zamontowanymi urządzeniami, licząc od dnia odbioru końcowego bez uwag. Szczegóły w projekcie Umowy stanowiącego </w:t>
      </w:r>
      <w:r w:rsidRPr="00DF2F58">
        <w:rPr>
          <w:rFonts w:ascii="Verdana" w:hAnsi="Verdana" w:cstheme="minorHAnsi"/>
          <w:b/>
          <w:szCs w:val="18"/>
        </w:rPr>
        <w:t>Załącznik nr 5 do SWZ.</w:t>
      </w:r>
    </w:p>
    <w:p w14:paraId="2D566CCC" w14:textId="77777777" w:rsidR="00F4445C" w:rsidRPr="00DF2F58" w:rsidRDefault="00F4445C" w:rsidP="00F4445C">
      <w:pPr>
        <w:pStyle w:val="Akapitzlist"/>
        <w:spacing w:before="120" w:line="276" w:lineRule="auto"/>
        <w:ind w:left="426"/>
        <w:outlineLvl w:val="0"/>
        <w:rPr>
          <w:rFonts w:ascii="Verdana" w:hAnsi="Verdana" w:cstheme="minorHAnsi"/>
          <w:szCs w:val="18"/>
        </w:rPr>
      </w:pPr>
    </w:p>
    <w:p w14:paraId="6798979D" w14:textId="77777777" w:rsidR="00F4445C" w:rsidRPr="00DF2F58" w:rsidRDefault="00F4445C" w:rsidP="00F4445C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 Podwykonawstwo</w:t>
      </w:r>
    </w:p>
    <w:p w14:paraId="63FD4324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Zamawiający </w:t>
      </w:r>
      <w:r w:rsidRPr="00DF2F58">
        <w:rPr>
          <w:rFonts w:ascii="Verdana" w:hAnsi="Verdana" w:cstheme="minorHAnsi"/>
          <w:b/>
          <w:szCs w:val="18"/>
        </w:rPr>
        <w:t>dopuszcza</w:t>
      </w:r>
      <w:r w:rsidRPr="00DF2F58">
        <w:rPr>
          <w:rFonts w:ascii="Verdana" w:hAnsi="Verdana" w:cstheme="minorHAnsi"/>
          <w:szCs w:val="18"/>
        </w:rPr>
        <w:t xml:space="preserve"> wykonywanie przedmiotu zakupu przez podwykonawców. </w:t>
      </w:r>
    </w:p>
    <w:p w14:paraId="0605A582" w14:textId="77777777" w:rsidR="00F4445C" w:rsidRPr="00DF2F58" w:rsidRDefault="00F4445C" w:rsidP="00F4445C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przypadku powierzenia realizacji zakupu podwykonawcom, Wykonawca jest zobowiązany w Formularzu Oferty wprowadzić ich nazwy oraz określić, jaką część Zakupu zamierza im powierzyć, jeżeli Podwykonawcy są już znani.</w:t>
      </w:r>
    </w:p>
    <w:p w14:paraId="21AB0F25" w14:textId="77777777" w:rsidR="00F4445C" w:rsidRPr="00DF2F58" w:rsidRDefault="00F4445C" w:rsidP="00F4445C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Załączniki: </w:t>
      </w:r>
    </w:p>
    <w:p w14:paraId="3A70CAA5" w14:textId="77777777" w:rsidR="00F4445C" w:rsidRPr="00FB333F" w:rsidRDefault="00F4445C" w:rsidP="00F4445C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1.1 – Zawartość projektu wykonawczego i zgód właścicieli nieruchomości</w:t>
      </w:r>
    </w:p>
    <w:p w14:paraId="141AEB5E" w14:textId="77777777" w:rsidR="00F4445C" w:rsidRPr="00FB333F" w:rsidRDefault="00F4445C" w:rsidP="00F4445C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1.2 – Wytyczne do kosztorysowania</w:t>
      </w:r>
    </w:p>
    <w:p w14:paraId="67C43D4D" w14:textId="77777777" w:rsidR="00F4445C" w:rsidRPr="00DF2F58" w:rsidRDefault="00F4445C" w:rsidP="00F4445C">
      <w:pPr>
        <w:rPr>
          <w:rFonts w:ascii="Verdana" w:hAnsi="Verdana"/>
          <w:szCs w:val="18"/>
        </w:rPr>
      </w:pPr>
      <w:r w:rsidRPr="00FB333F">
        <w:rPr>
          <w:rFonts w:ascii="Verdana" w:hAnsi="Verdana" w:cstheme="minorHAnsi"/>
          <w:szCs w:val="18"/>
        </w:rPr>
        <w:t>Załącznik nr 1.3 – Specyfikacja techniczna</w:t>
      </w:r>
      <w:r w:rsidRPr="00DF2F58">
        <w:rPr>
          <w:rFonts w:ascii="Verdana" w:hAnsi="Verdana"/>
          <w:szCs w:val="18"/>
        </w:rPr>
        <w:t xml:space="preserve"> </w:t>
      </w:r>
      <w:r w:rsidRPr="00DF2F58">
        <w:rPr>
          <w:rFonts w:ascii="Verdana" w:hAnsi="Verdana"/>
          <w:szCs w:val="18"/>
        </w:rPr>
        <w:br w:type="page"/>
      </w:r>
    </w:p>
    <w:p w14:paraId="6E70B01A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lastRenderedPageBreak/>
        <w:t>Załącznik nr 1.1.a do OPZ - Zawartość projektu  technicznego i zgód właścicieli nieruchomości</w:t>
      </w:r>
    </w:p>
    <w:p w14:paraId="7420BC52" w14:textId="77777777" w:rsidR="00F4445C" w:rsidRPr="00DF2F58" w:rsidRDefault="00F4445C" w:rsidP="00F4445C">
      <w:pPr>
        <w:jc w:val="right"/>
        <w:rPr>
          <w:rFonts w:ascii="Verdana" w:hAnsi="Verdana" w:cstheme="minorHAnsi"/>
          <w:b/>
          <w:bCs/>
          <w:iCs/>
          <w:szCs w:val="18"/>
        </w:rPr>
      </w:pPr>
    </w:p>
    <w:p w14:paraId="26E57EC4" w14:textId="77777777" w:rsidR="00F4445C" w:rsidRPr="00DF2F58" w:rsidRDefault="00F4445C" w:rsidP="00F4445C">
      <w:pPr>
        <w:ind w:firstLine="708"/>
        <w:rPr>
          <w:rFonts w:ascii="Verdana" w:hAnsi="Verdana" w:cstheme="minorHAnsi"/>
          <w:szCs w:val="18"/>
        </w:rPr>
      </w:pPr>
    </w:p>
    <w:p w14:paraId="4D3CEB1C" w14:textId="77777777" w:rsidR="00F4445C" w:rsidRPr="00DF2F58" w:rsidRDefault="00F4445C" w:rsidP="00F4445C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Projekt techniczny – TOM 1</w:t>
      </w:r>
    </w:p>
    <w:p w14:paraId="35147D12" w14:textId="77777777" w:rsidR="00F4445C" w:rsidRPr="00DF2F58" w:rsidRDefault="00F4445C" w:rsidP="00F4445C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6E0EE497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Dane techniczne do projektowania:</w:t>
      </w:r>
    </w:p>
    <w:p w14:paraId="4C6478E1" w14:textId="77777777" w:rsidR="00F4445C" w:rsidRPr="00DF2F58" w:rsidRDefault="00F4445C" w:rsidP="00F4445C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dane wyjściowe modernizacji sieci elektroenergetycznych nn – 0,4kV,</w:t>
      </w:r>
    </w:p>
    <w:p w14:paraId="457E2BAD" w14:textId="77777777" w:rsidR="00F4445C" w:rsidRPr="00DF2F58" w:rsidRDefault="00F4445C" w:rsidP="00F4445C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uzgodnienia dodatkowe (notatki, protokoły)</w:t>
      </w:r>
    </w:p>
    <w:p w14:paraId="145E60D2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Zakres robót </w:t>
      </w:r>
    </w:p>
    <w:p w14:paraId="03B50B05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Protokół sprawdzenia projektu przez Zamawiającego (pozytywny)</w:t>
      </w:r>
    </w:p>
    <w:p w14:paraId="5374712B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że:</w:t>
      </w:r>
    </w:p>
    <w:p w14:paraId="35265ADC" w14:textId="77777777" w:rsidR="00F4445C" w:rsidRPr="00DF2F58" w:rsidRDefault="00F4445C" w:rsidP="00F4445C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oświadczenia złożone przez właścicieli działek ujętych w projekcie są bez uwag,</w:t>
      </w:r>
    </w:p>
    <w:p w14:paraId="1B787467" w14:textId="77777777" w:rsidR="00F4445C" w:rsidRPr="00DF2F58" w:rsidRDefault="00F4445C" w:rsidP="00F4445C">
      <w:pPr>
        <w:numPr>
          <w:ilvl w:val="0"/>
          <w:numId w:val="9"/>
        </w:numPr>
        <w:spacing w:after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</w:t>
      </w:r>
    </w:p>
    <w:p w14:paraId="77165C05" w14:textId="77777777" w:rsidR="00F4445C" w:rsidRPr="00DF2F58" w:rsidRDefault="00F4445C" w:rsidP="00F4445C">
      <w:pPr>
        <w:rPr>
          <w:rFonts w:ascii="Verdana" w:hAnsi="Verdana" w:cstheme="minorHAnsi"/>
          <w:strike/>
          <w:szCs w:val="18"/>
        </w:rPr>
      </w:pPr>
    </w:p>
    <w:p w14:paraId="2FD52C65" w14:textId="77777777" w:rsidR="00F4445C" w:rsidRPr="00DF2F58" w:rsidRDefault="00F4445C" w:rsidP="00F4445C">
      <w:pPr>
        <w:numPr>
          <w:ilvl w:val="0"/>
          <w:numId w:val="9"/>
        </w:numPr>
        <w:spacing w:after="0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Trasa linii z naniesionymi, opisanymi i wyróżnionymi kolorami elementami linii (projektowane </w:t>
      </w:r>
      <w:r w:rsidRPr="00DF2F58">
        <w:rPr>
          <w:rFonts w:ascii="Verdana" w:hAnsi="Verdana" w:cstheme="minorHAnsi"/>
          <w:b/>
          <w:color w:val="FF0000"/>
          <w:szCs w:val="18"/>
        </w:rPr>
        <w:t>czerwone</w:t>
      </w:r>
      <w:r w:rsidRPr="00DF2F58">
        <w:rPr>
          <w:rFonts w:ascii="Verdana" w:hAnsi="Verdana" w:cstheme="minorHAnsi"/>
          <w:szCs w:val="18"/>
        </w:rPr>
        <w:t xml:space="preserve">, istniejące </w:t>
      </w:r>
      <w:r w:rsidRPr="00DF2F58">
        <w:rPr>
          <w:rFonts w:ascii="Verdana" w:hAnsi="Verdana" w:cstheme="minorHAnsi"/>
          <w:b/>
          <w:szCs w:val="18"/>
        </w:rPr>
        <w:t>czarny</w:t>
      </w:r>
      <w:r w:rsidRPr="00DF2F58">
        <w:rPr>
          <w:rFonts w:ascii="Verdana" w:hAnsi="Verdana" w:cstheme="minorHAnsi"/>
          <w:szCs w:val="18"/>
        </w:rPr>
        <w:t xml:space="preserve"> , do zdemontowania </w:t>
      </w:r>
      <w:r w:rsidRPr="00DF2F58">
        <w:rPr>
          <w:rFonts w:ascii="Verdana" w:hAnsi="Verdana" w:cstheme="minorHAnsi"/>
          <w:b/>
          <w:color w:val="00B050"/>
          <w:szCs w:val="18"/>
        </w:rPr>
        <w:t>zielone</w:t>
      </w:r>
      <w:r w:rsidRPr="00DF2F58">
        <w:rPr>
          <w:rFonts w:ascii="Verdana" w:hAnsi="Verdana" w:cstheme="minorHAnsi"/>
          <w:szCs w:val="18"/>
        </w:rPr>
        <w:t xml:space="preserve">, przebudowa </w:t>
      </w:r>
      <w:r w:rsidRPr="00DF2F58">
        <w:rPr>
          <w:rFonts w:ascii="Verdana" w:hAnsi="Verdana" w:cstheme="minorHAnsi"/>
          <w:b/>
          <w:color w:val="0070C0"/>
          <w:szCs w:val="18"/>
        </w:rPr>
        <w:t>niebieskie</w:t>
      </w:r>
      <w:r w:rsidRPr="00DF2F58">
        <w:rPr>
          <w:rFonts w:ascii="Verdana" w:hAnsi="Verdana" w:cstheme="minorHAnsi"/>
          <w:szCs w:val="18"/>
        </w:rPr>
        <w:t>).</w:t>
      </w:r>
      <w:r w:rsidRPr="00DF2F58">
        <w:rPr>
          <w:rFonts w:ascii="Verdana" w:hAnsi="Verdana" w:cstheme="minorHAnsi"/>
          <w:b/>
          <w:szCs w:val="18"/>
        </w:rPr>
        <w:t xml:space="preserve"> </w:t>
      </w:r>
    </w:p>
    <w:p w14:paraId="2014ECD8" w14:textId="77777777" w:rsidR="00F4445C" w:rsidRPr="00DF2F58" w:rsidRDefault="00F4445C" w:rsidP="00F4445C">
      <w:pPr>
        <w:numPr>
          <w:ilvl w:val="0"/>
          <w:numId w:val="9"/>
        </w:numPr>
        <w:spacing w:after="0"/>
        <w:ind w:hanging="340"/>
        <w:jc w:val="both"/>
        <w:rPr>
          <w:rFonts w:ascii="Verdana" w:hAnsi="Verdana" w:cstheme="minorHAnsi"/>
          <w:color w:val="FF0000"/>
          <w:szCs w:val="18"/>
        </w:rPr>
      </w:pPr>
      <w:r w:rsidRPr="00DF2F58">
        <w:rPr>
          <w:rFonts w:ascii="Verdana" w:hAnsi="Verdana" w:cstheme="minorHAnsi"/>
          <w:szCs w:val="18"/>
        </w:rPr>
        <w:t>Wykonanie nowej numeracji urządzeń el-en. nn przed rozpoczęciem robót budowlanych</w:t>
      </w:r>
      <w:r w:rsidRPr="00DF2F58">
        <w:rPr>
          <w:rFonts w:ascii="Verdana" w:hAnsi="Verdana" w:cstheme="minorHAnsi"/>
          <w:color w:val="FF0000"/>
          <w:szCs w:val="18"/>
        </w:rPr>
        <w:t>.</w:t>
      </w:r>
    </w:p>
    <w:p w14:paraId="5DCEDF40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trasy linii ze zwróceniem uwagi na istotne przeszkody lub problemy w zagospodarowaniu terenu</w:t>
      </w:r>
    </w:p>
    <w:p w14:paraId="645790B6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Schematy jednokreskowe (np. schemat sieci przed przebudową, schemat sieci projektowany )</w:t>
      </w:r>
    </w:p>
    <w:p w14:paraId="0E5776A1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i szczegółowe rysunki elementów i rozwiązań nietypowych (np. konstrukcje, kanały, studnie)</w:t>
      </w:r>
    </w:p>
    <w:p w14:paraId="4C6EB02A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Wyniki obliczeń elektrycznych (wytrzymałość projektowanych i istniejących stanowisk słupowych nn,  oporność uziemień, spadki napięć, ochrona przeciwporażeniowa i przeciwprzepięciowa)</w:t>
      </w:r>
    </w:p>
    <w:p w14:paraId="4D692581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Tabele, arkusze montażowe (typy, długości, ilości itp. ...)</w:t>
      </w:r>
    </w:p>
    <w:p w14:paraId="55D0B56E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Zbiorcze zestawienia materiałów (wymagana zgodność materiałów w: opisach, trasach, tabelach i przedmiarach).</w:t>
      </w:r>
    </w:p>
    <w:p w14:paraId="42CD288F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Inwentaryzacja urządzeń istniejących (w zakresie urządzeń podlegających przebudowie)</w:t>
      </w:r>
    </w:p>
    <w:p w14:paraId="5399C97E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Zestawienie materiałów z demontażu.</w:t>
      </w:r>
    </w:p>
    <w:p w14:paraId="4DD3D4EB" w14:textId="77777777" w:rsidR="00F4445C" w:rsidRPr="00DF2F58" w:rsidRDefault="00F4445C" w:rsidP="00F4445C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Przedmiar robót zgodny z zakresem robót, założeniami wyjściowymi oraz wytycznymi PGE Dystrybucja S.A. Oddział Łódź oraz kosztorys inwestorski. W przypadku wykonania zmian należy przekazać kosztorys zamienny zmniejszający wartość wynagrodzenia.</w:t>
      </w:r>
    </w:p>
    <w:p w14:paraId="529C15A9" w14:textId="77777777" w:rsidR="00F4445C" w:rsidRPr="00DF2F58" w:rsidRDefault="00F4445C" w:rsidP="00F4445C">
      <w:pPr>
        <w:spacing w:after="200" w:line="276" w:lineRule="auto"/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br w:type="page"/>
      </w:r>
    </w:p>
    <w:p w14:paraId="48F7C983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</w:p>
    <w:p w14:paraId="64FA8D9D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1.1.b do OPZ - Zawartość projektu technicznego i zgód właścicieli nieruchomości</w:t>
      </w:r>
    </w:p>
    <w:p w14:paraId="7B17B6DE" w14:textId="77777777" w:rsidR="00F4445C" w:rsidRPr="00DF2F58" w:rsidRDefault="00F4445C" w:rsidP="00F4445C">
      <w:pPr>
        <w:rPr>
          <w:rFonts w:ascii="Verdana" w:hAnsi="Verdana" w:cstheme="minorHAnsi"/>
          <w:b/>
          <w:szCs w:val="18"/>
          <w:u w:val="single"/>
        </w:rPr>
      </w:pPr>
    </w:p>
    <w:p w14:paraId="57CF65FF" w14:textId="77777777" w:rsidR="00F4445C" w:rsidRPr="00DF2F58" w:rsidRDefault="00F4445C" w:rsidP="00F4445C">
      <w:pPr>
        <w:rPr>
          <w:rFonts w:ascii="Verdana" w:hAnsi="Verdana" w:cstheme="minorHAnsi"/>
          <w:b/>
          <w:szCs w:val="18"/>
          <w:u w:val="single"/>
        </w:rPr>
      </w:pPr>
    </w:p>
    <w:p w14:paraId="4A88D183" w14:textId="77777777" w:rsidR="00F4445C" w:rsidRPr="00DF2F58" w:rsidRDefault="00F4445C" w:rsidP="00F4445C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Zgody właścicieli nieruchomości – TOM 2</w:t>
      </w:r>
    </w:p>
    <w:p w14:paraId="7DDA5B50" w14:textId="77777777" w:rsidR="00F4445C" w:rsidRPr="00DF2F58" w:rsidRDefault="00F4445C" w:rsidP="00F4445C">
      <w:pPr>
        <w:rPr>
          <w:rFonts w:ascii="Verdana" w:hAnsi="Verdana" w:cstheme="minorHAnsi"/>
          <w:b/>
          <w:szCs w:val="18"/>
          <w:u w:val="single"/>
        </w:rPr>
      </w:pPr>
    </w:p>
    <w:p w14:paraId="3CEE0C44" w14:textId="77777777" w:rsidR="00F4445C" w:rsidRPr="00DF2F58" w:rsidRDefault="00F4445C" w:rsidP="00F4445C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 umowy podpisane przez właścicieli działek ujętych w projekcie są bez uwag lub występują umowy z uwagami (akceptowanymi przez Inwestora) wyszczególnione imiennie.</w:t>
      </w:r>
    </w:p>
    <w:p w14:paraId="13595E74" w14:textId="77777777" w:rsidR="00F4445C" w:rsidRPr="00DF2F58" w:rsidRDefault="00F4445C" w:rsidP="00F4445C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(oryginał)</w:t>
      </w:r>
    </w:p>
    <w:p w14:paraId="66894222" w14:textId="77777777" w:rsidR="00F4445C" w:rsidRPr="00DF2F58" w:rsidRDefault="00F4445C" w:rsidP="00F4445C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zaktualizowany przez projektanta z uwzględnieniem domniemanych spadkobierców zmarłych właścicieli</w:t>
      </w:r>
    </w:p>
    <w:p w14:paraId="3ABB02D2" w14:textId="77777777" w:rsidR="00F4445C" w:rsidRPr="00DF2F58" w:rsidRDefault="00F4445C" w:rsidP="00F4445C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Oryginały umów z właścicielami gruntu o udostępnienie nieruchomości w celu budowy urządzeń energetycznych, porozumienia w sprawie ustanowienia służebności przesyłu</w:t>
      </w:r>
    </w:p>
    <w:p w14:paraId="3367FE6B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37981754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UWAGA: </w:t>
      </w:r>
    </w:p>
    <w:p w14:paraId="60C3BDCA" w14:textId="77777777" w:rsidR="00F4445C" w:rsidRPr="00DF2F58" w:rsidRDefault="00F4445C" w:rsidP="00F4445C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Wszelkie decyzje, zgody i uzgodnienia winny być uzyskiwane w imieniu i na rzecz PGE Dystrybucja S.A. </w:t>
      </w:r>
    </w:p>
    <w:p w14:paraId="5054EB23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Klauzula – zatwierdzenie do realizacji (dotyczy PGE Dystrybucja S.A. Oddział ………..)</w:t>
      </w:r>
    </w:p>
    <w:p w14:paraId="64CD881C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Notarialny akt nabycia działki pod stację wnętrzową, + geodezyjna mapa podziału działki (dotyczy PGE Dystrybucja S.A. Oddział ………………..) – dołączane do dokumentacji po nabyciu działki.</w:t>
      </w:r>
    </w:p>
    <w:p w14:paraId="3BEB97AD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5826AB34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5E82BE2F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58C6F82D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642BADC9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7AB6F73F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5838160F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7AB3261F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45CA69F3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014F5E55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5CE28831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798FAB2C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17A6A774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6F72D957" w14:textId="77777777" w:rsidR="00F4445C" w:rsidRPr="00DF2F58" w:rsidRDefault="00F4445C" w:rsidP="00F4445C">
      <w:pPr>
        <w:rPr>
          <w:rFonts w:ascii="Verdana" w:hAnsi="Verdana" w:cstheme="minorHAnsi"/>
          <w:szCs w:val="18"/>
        </w:rPr>
      </w:pPr>
    </w:p>
    <w:p w14:paraId="2408D465" w14:textId="77777777" w:rsidR="00F4445C" w:rsidRPr="00DF2F58" w:rsidRDefault="00F4445C" w:rsidP="00F4445C">
      <w:pPr>
        <w:spacing w:after="200" w:line="276" w:lineRule="auto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br w:type="page"/>
      </w:r>
    </w:p>
    <w:p w14:paraId="01C8EEDA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</w:p>
    <w:p w14:paraId="147FD19A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</w:p>
    <w:p w14:paraId="0698C177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1.2 do OPZ - Wytyczne do kosztorysowania</w:t>
      </w:r>
    </w:p>
    <w:p w14:paraId="2D42A568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</w:p>
    <w:p w14:paraId="70D062F1" w14:textId="77777777" w:rsidR="00F4445C" w:rsidRPr="00DF2F58" w:rsidRDefault="00F4445C" w:rsidP="00F4445C">
      <w:pPr>
        <w:rPr>
          <w:rFonts w:ascii="Verdana" w:hAnsi="Verdana" w:cstheme="minorHAnsi"/>
          <w:b/>
          <w:bCs/>
          <w:iCs/>
          <w:szCs w:val="18"/>
        </w:rPr>
      </w:pPr>
    </w:p>
    <w:p w14:paraId="0570A16E" w14:textId="77777777" w:rsidR="00F4445C" w:rsidRPr="00DF2F58" w:rsidRDefault="00F4445C" w:rsidP="00F4445C">
      <w:pPr>
        <w:rPr>
          <w:rFonts w:ascii="Verdana" w:hAnsi="Verdana" w:cstheme="minorHAnsi"/>
          <w:b/>
          <w:szCs w:val="18"/>
          <w:u w:val="single"/>
        </w:rPr>
      </w:pPr>
    </w:p>
    <w:p w14:paraId="4CED9F66" w14:textId="77777777" w:rsidR="00F4445C" w:rsidRPr="00DF2F58" w:rsidRDefault="00F4445C" w:rsidP="00F4445C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Wytyczne PGE Dystrybucja S.A. do sporządzania kosztorysów inwestorskich i przedmiarów robót</w:t>
      </w:r>
    </w:p>
    <w:p w14:paraId="5308ECDC" w14:textId="77777777" w:rsidR="00F4445C" w:rsidRPr="00DF2F58" w:rsidRDefault="00F4445C" w:rsidP="00F4445C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1873A7D7" w14:textId="77777777" w:rsidR="00F4445C" w:rsidRPr="00DF2F58" w:rsidRDefault="00F4445C" w:rsidP="00F4445C">
      <w:pPr>
        <w:rPr>
          <w:rFonts w:ascii="Verdana" w:hAnsi="Verdana" w:cstheme="minorHAnsi"/>
          <w:b/>
          <w:szCs w:val="18"/>
          <w:u w:val="single"/>
        </w:rPr>
      </w:pPr>
    </w:p>
    <w:p w14:paraId="27FA9682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 sporządzania kosztorysu inwestorskiego na roboty elektroenergetyczne zlecane przez PGE Dystrybucja S.A. przyjmuje się ustalenia zawarte w Rozporządzeniu Ministra Infrastruktury z dnia 18 maja 2004 r. </w:t>
      </w:r>
      <w:r w:rsidRPr="00DF2F58">
        <w:rPr>
          <w:rFonts w:ascii="Verdana" w:hAnsi="Verdana" w:cstheme="minorHAnsi"/>
          <w:bCs/>
          <w:szCs w:val="18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DF2F58">
        <w:rPr>
          <w:rFonts w:ascii="Verdana" w:hAnsi="Verdana" w:cstheme="minorHAnsi"/>
          <w:szCs w:val="18"/>
        </w:rPr>
        <w:t xml:space="preserve"> (Dziennik Ustaw Nr 130 poz. 1389 z dnia 8 czerwca 2004 r.)</w:t>
      </w:r>
    </w:p>
    <w:p w14:paraId="536CC3EE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Obowiązuje kosztorys inwestorski szczegółowy, sporządzony zgodnie z ww. Rozporządzeniem oraz przedmiar robót szczegółowy, zgodny z kosztorysem inwestorskim, bez podawania cen jednostkowych i narzutów.</w:t>
      </w:r>
    </w:p>
    <w:p w14:paraId="0EA55EFA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kosztorysowania należy przyjąć następujące stawki, ceny i narzuty:</w:t>
      </w:r>
    </w:p>
    <w:p w14:paraId="7939444E" w14:textId="77777777" w:rsidR="00F4445C" w:rsidRPr="00DF2F58" w:rsidRDefault="00F4445C" w:rsidP="00F4445C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roboczogodzina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R = aktualna dla danego terenu zł/r-g ( średnia wg Sekocenbud),</w:t>
      </w:r>
    </w:p>
    <w:p w14:paraId="24FE59FA" w14:textId="77777777" w:rsidR="00F4445C" w:rsidRPr="00DF2F58" w:rsidRDefault="00F4445C" w:rsidP="00F4445C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koszty pośrednie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Kp = 65 % (od R+S)</w:t>
      </w:r>
    </w:p>
    <w:p w14:paraId="4CCE8630" w14:textId="77777777" w:rsidR="00F4445C" w:rsidRPr="00DF2F58" w:rsidRDefault="00F4445C" w:rsidP="00F4445C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zysk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>Z = 10 % (od R+S+Kp)</w:t>
      </w:r>
    </w:p>
    <w:p w14:paraId="29FECC63" w14:textId="77777777" w:rsidR="00F4445C" w:rsidRPr="00DF2F58" w:rsidRDefault="00F4445C" w:rsidP="00F4445C">
      <w:pPr>
        <w:tabs>
          <w:tab w:val="left" w:pos="426"/>
          <w:tab w:val="num" w:pos="709"/>
        </w:tabs>
        <w:ind w:left="426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Przyjęte stawki należy uzasadnić w założeniach do kosztorysu (poziom utrudnień, warunki terenowe, wyłączenia ……………………..).</w:t>
      </w:r>
    </w:p>
    <w:p w14:paraId="2EF3A97D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Dla materiałów należy przyjmować ceny średnie z kosztami zakupu z powszechnie stosowanych aktualnych publikacjach, a przede wszystkim aktualnych dla kwartału sporządzania kosztorysu cenników ICCP-Orgbud Poznań i, w dalszej kolejności, SEKOCENBUD Warszawa (wyd. Promocja Warszawa). W przypadku braku cen materiałów w ww. publikacjach należy przyjmować ceny producentów lub hurtowni z doliczonymi kosztami zakupu w wysokości: 2 % dla aparatów i urządzeń, 10 % dla pozostałych materiałów. </w:t>
      </w:r>
      <w:r w:rsidRPr="00DF2F58">
        <w:rPr>
          <w:rFonts w:ascii="Verdana" w:hAnsi="Verdana" w:cstheme="minorHAnsi"/>
          <w:b/>
          <w:szCs w:val="18"/>
        </w:rPr>
        <w:t>Dla kabli przyjmować ceny rynkowe.</w:t>
      </w:r>
    </w:p>
    <w:p w14:paraId="54B9EABD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Ceny sprzętu, środków transportu należy przyjąć zgodnie ze średnimi cenami pracy zawartymi w powszechnie stosowanych aktualnych publikacjach, a przede wszystkim aktualnych dla kwartału sporządzania kosztorysu cenników ICCP-Orgbud Poznań i, w dalszej kolejności, SEKOCENBUD Warszawa (wyd. Promocja Warszawa).</w:t>
      </w:r>
    </w:p>
    <w:p w14:paraId="7B6F35B0" w14:textId="77777777" w:rsidR="00F4445C" w:rsidRPr="00DF2F58" w:rsidRDefault="00F4445C" w:rsidP="00F4445C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Przy ustalaniu jednostkowych nakładów rzeczowych czynników produkcji R, M, S należy stosować kosztorysowe normy nakładów rzeczowych określone w odpowiednich katalogach, a przede wszystkim KNNR i KNR.</w:t>
      </w:r>
    </w:p>
    <w:p w14:paraId="746BA9C1" w14:textId="77777777" w:rsidR="00F4445C" w:rsidRPr="00DF2F58" w:rsidRDefault="00F4445C" w:rsidP="00F4445C">
      <w:pPr>
        <w:tabs>
          <w:tab w:val="num" w:pos="426"/>
        </w:tabs>
        <w:ind w:left="426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W przypadku braku norm R, M, S w ww. katalogach należy stosować normy ujęte w katalogach uzupełniających do ww., wydanych przez WACETOB – PZITB Warszawa, w następnej kolejności, ujęte w katalogach wydanych przez Orgbud-Serwis Poznań oraz analizy i kalkulacje indywidualne.</w:t>
      </w:r>
    </w:p>
    <w:p w14:paraId="615C4507" w14:textId="77777777" w:rsidR="00F4445C" w:rsidRPr="00DF2F58" w:rsidRDefault="00F4445C" w:rsidP="00F4445C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 kwocie kosztorysowej nie należy uwzględniać podatku od towaru i usług (VAT).</w:t>
      </w:r>
    </w:p>
    <w:p w14:paraId="2BD0F762" w14:textId="77777777" w:rsidR="00F4445C" w:rsidRPr="00DF2F58" w:rsidRDefault="00F4445C" w:rsidP="00F4445C">
      <w:pPr>
        <w:rPr>
          <w:rFonts w:ascii="Verdana" w:hAnsi="Verdana"/>
          <w:szCs w:val="18"/>
        </w:rPr>
      </w:pPr>
    </w:p>
    <w:p w14:paraId="0AAF3C47" w14:textId="77777777" w:rsidR="00F4445C" w:rsidRPr="00DF2F58" w:rsidRDefault="00F4445C" w:rsidP="00F4445C">
      <w:pPr>
        <w:rPr>
          <w:rFonts w:ascii="Verdana" w:hAnsi="Verdana"/>
          <w:szCs w:val="18"/>
        </w:rPr>
      </w:pPr>
    </w:p>
    <w:p w14:paraId="578C1B26" w14:textId="77777777" w:rsidR="007240D7" w:rsidRPr="00F4445C" w:rsidRDefault="007240D7" w:rsidP="00F4445C"/>
    <w:bookmarkEnd w:id="0"/>
    <w:bookmarkEnd w:id="1"/>
    <w:bookmarkEnd w:id="2"/>
    <w:bookmarkEnd w:id="3"/>
    <w:bookmarkEnd w:id="4"/>
    <w:bookmarkEnd w:id="5"/>
    <w:sectPr w:rsidR="007240D7" w:rsidRPr="00F4445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98C44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22D">
          <w:rPr>
            <w:noProof/>
          </w:rPr>
          <w:t>2</w:t>
        </w:r>
        <w:r>
          <w:fldChar w:fldCharType="end"/>
        </w:r>
      </w:p>
    </w:sdtContent>
  </w:sdt>
  <w:p w14:paraId="4A5385B6" w14:textId="2E8383A1" w:rsidR="00347E8D" w:rsidRPr="00C8018C" w:rsidRDefault="00C8018C">
    <w:pPr>
      <w:pStyle w:val="Stopka"/>
      <w:rPr>
        <w:sz w:val="16"/>
        <w:szCs w:val="16"/>
      </w:rPr>
    </w:pPr>
    <w:r w:rsidRPr="00C8018C">
      <w:rPr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A7B9DA1" w:rsidR="00347E8D" w:rsidRPr="006B2C28" w:rsidRDefault="001456F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B6F5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F300B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="00C8018C" w:rsidRPr="00C8018C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C66F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38C512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" w15:restartNumberingAfterBreak="0">
    <w:nsid w:val="1509205C"/>
    <w:multiLevelType w:val="hybridMultilevel"/>
    <w:tmpl w:val="44B8D1BE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84AEE"/>
    <w:multiLevelType w:val="hybridMultilevel"/>
    <w:tmpl w:val="7DC21438"/>
    <w:lvl w:ilvl="0" w:tplc="084C8BA4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970B6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6436D"/>
    <w:multiLevelType w:val="multilevel"/>
    <w:tmpl w:val="71E8533C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6A5F1A6F"/>
    <w:multiLevelType w:val="hybridMultilevel"/>
    <w:tmpl w:val="20FA97EE"/>
    <w:lvl w:ilvl="0" w:tplc="11122B5E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C1B2B"/>
    <w:multiLevelType w:val="hybridMultilevel"/>
    <w:tmpl w:val="C9A09AF8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96A3F"/>
    <w:multiLevelType w:val="hybridMultilevel"/>
    <w:tmpl w:val="BCC8C906"/>
    <w:lvl w:ilvl="0" w:tplc="79B8FF52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3264C71"/>
    <w:multiLevelType w:val="hybridMultilevel"/>
    <w:tmpl w:val="8B98B9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D4354CA"/>
    <w:multiLevelType w:val="hybridMultilevel"/>
    <w:tmpl w:val="299A5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323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472255819">
    <w:abstractNumId w:val="7"/>
  </w:num>
  <w:num w:numId="2" w16cid:durableId="1337415647">
    <w:abstractNumId w:val="3"/>
  </w:num>
  <w:num w:numId="3" w16cid:durableId="1975210940">
    <w:abstractNumId w:val="5"/>
  </w:num>
  <w:num w:numId="4" w16cid:durableId="898858348">
    <w:abstractNumId w:val="8"/>
  </w:num>
  <w:num w:numId="5" w16cid:durableId="909656315">
    <w:abstractNumId w:val="0"/>
  </w:num>
  <w:num w:numId="6" w16cid:durableId="398409611">
    <w:abstractNumId w:val="6"/>
  </w:num>
  <w:num w:numId="7" w16cid:durableId="626936439">
    <w:abstractNumId w:val="19"/>
  </w:num>
  <w:num w:numId="8" w16cid:durableId="1399398157">
    <w:abstractNumId w:val="1"/>
  </w:num>
  <w:num w:numId="9" w16cid:durableId="1488861391">
    <w:abstractNumId w:val="4"/>
  </w:num>
  <w:num w:numId="10" w16cid:durableId="111437025">
    <w:abstractNumId w:val="16"/>
  </w:num>
  <w:num w:numId="11" w16cid:durableId="820997666">
    <w:abstractNumId w:val="2"/>
  </w:num>
  <w:num w:numId="12" w16cid:durableId="1989942841">
    <w:abstractNumId w:val="10"/>
  </w:num>
  <w:num w:numId="13" w16cid:durableId="1892035537">
    <w:abstractNumId w:val="9"/>
  </w:num>
  <w:num w:numId="14" w16cid:durableId="889653437">
    <w:abstractNumId w:val="15"/>
  </w:num>
  <w:num w:numId="15" w16cid:durableId="42340484">
    <w:abstractNumId w:val="13"/>
  </w:num>
  <w:num w:numId="16" w16cid:durableId="958951712">
    <w:abstractNumId w:val="17"/>
  </w:num>
  <w:num w:numId="17" w16cid:durableId="1491284630">
    <w:abstractNumId w:val="12"/>
  </w:num>
  <w:num w:numId="18" w16cid:durableId="305939820">
    <w:abstractNumId w:val="20"/>
  </w:num>
  <w:num w:numId="19" w16cid:durableId="918489812">
    <w:abstractNumId w:val="18"/>
  </w:num>
  <w:num w:numId="20" w16cid:durableId="59179570">
    <w:abstractNumId w:val="14"/>
  </w:num>
  <w:num w:numId="21" w16cid:durableId="7544649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57F77"/>
    <w:rsid w:val="00060EAD"/>
    <w:rsid w:val="00061676"/>
    <w:rsid w:val="00070A58"/>
    <w:rsid w:val="00071C98"/>
    <w:rsid w:val="0009045E"/>
    <w:rsid w:val="00094799"/>
    <w:rsid w:val="00094EB9"/>
    <w:rsid w:val="00096510"/>
    <w:rsid w:val="00096924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43F1"/>
    <w:rsid w:val="00124536"/>
    <w:rsid w:val="00125A7F"/>
    <w:rsid w:val="00126CEA"/>
    <w:rsid w:val="00132B64"/>
    <w:rsid w:val="00136B64"/>
    <w:rsid w:val="0014036E"/>
    <w:rsid w:val="00145125"/>
    <w:rsid w:val="001456FA"/>
    <w:rsid w:val="0014785F"/>
    <w:rsid w:val="00167B53"/>
    <w:rsid w:val="00172B93"/>
    <w:rsid w:val="00175F4C"/>
    <w:rsid w:val="00185AAB"/>
    <w:rsid w:val="00192A23"/>
    <w:rsid w:val="00196EE2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094"/>
    <w:rsid w:val="003A5D11"/>
    <w:rsid w:val="003A7C03"/>
    <w:rsid w:val="003B43F5"/>
    <w:rsid w:val="003B66FE"/>
    <w:rsid w:val="003B6F53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717"/>
    <w:rsid w:val="004906BC"/>
    <w:rsid w:val="004925D9"/>
    <w:rsid w:val="00492AEE"/>
    <w:rsid w:val="00496273"/>
    <w:rsid w:val="004A723C"/>
    <w:rsid w:val="004B29F9"/>
    <w:rsid w:val="004B722D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8B5"/>
    <w:rsid w:val="006048D6"/>
    <w:rsid w:val="00623B01"/>
    <w:rsid w:val="00625BB0"/>
    <w:rsid w:val="006261BB"/>
    <w:rsid w:val="006422DC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C9E"/>
    <w:rsid w:val="006F3B57"/>
    <w:rsid w:val="006F5F72"/>
    <w:rsid w:val="00710355"/>
    <w:rsid w:val="00713B03"/>
    <w:rsid w:val="00720ED1"/>
    <w:rsid w:val="007240D7"/>
    <w:rsid w:val="007246D0"/>
    <w:rsid w:val="00724E05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35FF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77F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00B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6FF"/>
    <w:rsid w:val="009C6FBE"/>
    <w:rsid w:val="009D1815"/>
    <w:rsid w:val="009D58D0"/>
    <w:rsid w:val="009D5A1B"/>
    <w:rsid w:val="009D7472"/>
    <w:rsid w:val="009E0A88"/>
    <w:rsid w:val="009E2CB5"/>
    <w:rsid w:val="009E3A5D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23C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C5A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579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6BA"/>
    <w:rsid w:val="00C77BCF"/>
    <w:rsid w:val="00C8018C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2920"/>
    <w:rsid w:val="00D516C1"/>
    <w:rsid w:val="00D62C53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417"/>
    <w:rsid w:val="00E706C2"/>
    <w:rsid w:val="00E72CD1"/>
    <w:rsid w:val="00E7722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445C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018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018C"/>
    <w:rPr>
      <w:rFonts w:ascii="Times New Roman" w:eastAsia="Times New Roman" w:hAnsi="Times New Roman" w:cs="Times New Roman"/>
      <w:szCs w:val="20"/>
    </w:rPr>
  </w:style>
  <w:style w:type="paragraph" w:customStyle="1" w:styleId="bezpunkw">
    <w:name w:val="bez punków"/>
    <w:basedOn w:val="Normalny"/>
    <w:link w:val="bezpunkwZnak"/>
    <w:qFormat/>
    <w:rsid w:val="001456FA"/>
    <w:pPr>
      <w:spacing w:before="120" w:after="120"/>
      <w:ind w:firstLine="426"/>
      <w:jc w:val="both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bezpunkwZnak">
    <w:name w:val="bez punków Znak"/>
    <w:link w:val="bezpunkw"/>
    <w:locked/>
    <w:rsid w:val="001456FA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 - część 2.docx</dmsv2BaseFileName>
    <dmsv2BaseDisplayName xmlns="http://schemas.microsoft.com/sharepoint/v3">Załącznik nr 1 do SWZ - OPZ - część 2</dmsv2BaseDisplayName>
    <dmsv2SWPP2ObjectNumber xmlns="http://schemas.microsoft.com/sharepoint/v3">POST/DYS/OLD/GZ/01498/2026                        </dmsv2SWPP2ObjectNumber>
    <dmsv2SWPP2SumMD5 xmlns="http://schemas.microsoft.com/sharepoint/v3">3ee52022394415562c638fc75dff34b3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25027490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FJ3FSM7XJ42E-1195302456-6552</_dlc_DocId>
    <_dlc_DocIdUrl xmlns="a19cb1c7-c5c7-46d4-85ae-d83685407bba">
      <Url>https://swpp2.dms.gkpge.pl/sites/43/_layouts/15/DocIdRedir.aspx?ID=FJ3FSM7XJ42E-1195302456-6552</Url>
      <Description>FJ3FSM7XJ42E-1195302456-6552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38DC2C-003A-45CC-83CE-2058D5BD82C4}"/>
</file>

<file path=customXml/itemProps3.xml><?xml version="1.0" encoding="utf-8"?>
<ds:datastoreItem xmlns:ds="http://schemas.openxmlformats.org/officeDocument/2006/customXml" ds:itemID="{27E16B2F-AAA5-462F-8692-724F0E6EF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EADC10-0D78-4B39-BAD9-2D4FEFFD874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5</Pages>
  <Words>1498</Words>
  <Characters>8991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3</cp:revision>
  <cp:lastPrinted>2024-07-15T11:21:00Z</cp:lastPrinted>
  <dcterms:created xsi:type="dcterms:W3CDTF">2026-04-21T07:38:00Z</dcterms:created>
  <dcterms:modified xsi:type="dcterms:W3CDTF">2026-04-21T07:38:00Z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36e43832-89aa-4d85-828e-3ef408688d58</vt:lpwstr>
  </property>
</Properties>
</file>